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D3696" w14:textId="117068AF" w:rsidR="00BA00AB" w:rsidRDefault="000F08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RYSUM</w:t>
      </w:r>
      <w:r>
        <w:rPr>
          <w:rFonts w:ascii="Times New Roman" w:hAnsi="Times New Roman" w:cs="Times New Roman"/>
          <w:sz w:val="24"/>
          <w:szCs w:val="24"/>
        </w:rPr>
        <w:t xml:space="preserve">      (d.1472)</w:t>
      </w:r>
    </w:p>
    <w:p w14:paraId="206CC277" w14:textId="0C3B968B" w:rsidR="000F0889" w:rsidRDefault="000F08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Holmpton, East Riding of Yorkshire.</w:t>
      </w:r>
    </w:p>
    <w:p w14:paraId="46D117D6" w14:textId="5E8C387E" w:rsidR="000F0889" w:rsidRDefault="000F08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602C1D" w14:textId="3889356B" w:rsidR="000F0889" w:rsidRDefault="000F08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D31E65" w14:textId="09506C3C" w:rsidR="000F0889" w:rsidRDefault="000F08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May1472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p.143)</w:t>
      </w:r>
    </w:p>
    <w:p w14:paraId="6D54FB22" w14:textId="51792572" w:rsidR="000F0889" w:rsidRDefault="000F08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F9E79A8" w14:textId="6DADE371" w:rsidR="000F0889" w:rsidRDefault="000F08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FB55D8" w14:textId="3F19199C" w:rsidR="000F0889" w:rsidRDefault="000F08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F83CDB" w14:textId="7B01C8A1" w:rsidR="000F0889" w:rsidRPr="000F0889" w:rsidRDefault="000F088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December 2021</w:t>
      </w:r>
    </w:p>
    <w:sectPr w:rsidR="000F0889" w:rsidRPr="000F08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4D37A" w14:textId="77777777" w:rsidR="000F0889" w:rsidRDefault="000F0889" w:rsidP="009139A6">
      <w:r>
        <w:separator/>
      </w:r>
    </w:p>
  </w:endnote>
  <w:endnote w:type="continuationSeparator" w:id="0">
    <w:p w14:paraId="328C158C" w14:textId="77777777" w:rsidR="000F0889" w:rsidRDefault="000F08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9EC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B9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55EC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3FB8C" w14:textId="77777777" w:rsidR="000F0889" w:rsidRDefault="000F0889" w:rsidP="009139A6">
      <w:r>
        <w:separator/>
      </w:r>
    </w:p>
  </w:footnote>
  <w:footnote w:type="continuationSeparator" w:id="0">
    <w:p w14:paraId="60667329" w14:textId="77777777" w:rsidR="000F0889" w:rsidRDefault="000F08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D4D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C22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44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889"/>
    <w:rsid w:val="000666E0"/>
    <w:rsid w:val="000F088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98715"/>
  <w15:chartTrackingRefBased/>
  <w15:docId w15:val="{148A183F-9332-4D8B-A8D8-B7E2F1B6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2021-12-07T17:16:00Z</dcterms:created>
  <dcterms:modified xsi:type="dcterms:W3CDTF">2021-12-07T17:18:00Z</dcterms:modified>
</cp:coreProperties>
</file>